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8148F5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8148F5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8148F5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8148F5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C418C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11091/028-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8148F5">
          <w:t>18.11.2016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8148F5" w:rsidRPr="008148F5">
          <w:rPr>
            <w:bCs/>
          </w:rPr>
          <w:t>24</w:t>
        </w:r>
        <w:r w:rsidR="008148F5">
          <w:rPr>
            <w:b/>
          </w:rPr>
          <w:t>.11.2016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C418CE" w:rsidRPr="00C418C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C418CE" w:rsidRPr="00C418CE">
          <w:rPr>
            <w:rStyle w:val="aa"/>
          </w:rPr>
          <w:t>440052, г. Пенза, ул. Ново-Тамбовская, д.9;</w:t>
        </w:r>
        <w:r w:rsidR="00C418CE" w:rsidRPr="00C418CE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C418CE" w:rsidRPr="00C418CE">
          <w:rPr>
            <w:rStyle w:val="aa"/>
          </w:rPr>
          <w:t xml:space="preserve"> Общебольничный медицинский персонал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C418CE" w:rsidRPr="00C418CE">
          <w:rPr>
            <w:u w:val="single"/>
          </w:rPr>
          <w:t xml:space="preserve"> 11091/028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C418CE" w:rsidRPr="00C418CE">
          <w:rPr>
            <w:rStyle w:val="aa"/>
          </w:rPr>
          <w:t xml:space="preserve"> Медицинский дезинфектор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C418CE" w:rsidRPr="00C418CE">
          <w:rPr>
            <w:rStyle w:val="aa"/>
          </w:rPr>
          <w:t xml:space="preserve"> 24040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C418CE" w:rsidRPr="00C418C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9816CD" w:rsidP="00AD14A4">
      <w:fldSimple w:instr=" DOCVARIABLE izm_nd_new \* MERGEFORMAT ">
        <w:r w:rsidR="008148F5" w:rsidRPr="008148F5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8148F5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8148F5" w:rsidRPr="008148F5" w:rsidRDefault="008148F5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8148F5">
              <w:rPr>
                <w:b/>
              </w:rPr>
              <w:t>Территория организации</w:t>
            </w:r>
          </w:p>
        </w:tc>
        <w:tc>
          <w:tcPr>
            <w:tcW w:w="1701" w:type="dxa"/>
            <w:vAlign w:val="center"/>
          </w:tcPr>
          <w:p w:rsidR="008148F5" w:rsidRPr="00F27D93" w:rsidRDefault="008148F5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8148F5" w:rsidRPr="00F27D93" w:rsidRDefault="008148F5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8148F5" w:rsidRPr="00F27D93" w:rsidRDefault="008148F5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8148F5" w:rsidRPr="00F27D93" w:rsidRDefault="008148F5" w:rsidP="00745D40">
            <w:pPr>
              <w:pStyle w:val="a8"/>
            </w:pPr>
            <w:r>
              <w:t>60</w:t>
            </w:r>
          </w:p>
        </w:tc>
      </w:tr>
      <w:tr w:rsidR="008148F5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8148F5" w:rsidRPr="008148F5" w:rsidRDefault="008148F5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8148F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8148F5" w:rsidRPr="00F27D93" w:rsidRDefault="008148F5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8148F5" w:rsidRPr="00F27D93" w:rsidRDefault="008148F5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8148F5" w:rsidRPr="00F27D93" w:rsidRDefault="008148F5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8148F5" w:rsidRDefault="008148F5" w:rsidP="00745D40">
            <w:pPr>
              <w:pStyle w:val="a8"/>
            </w:pPr>
          </w:p>
        </w:tc>
      </w:tr>
      <w:tr w:rsidR="008148F5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8148F5" w:rsidRPr="008148F5" w:rsidRDefault="008148F5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8148F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8148F5" w:rsidRDefault="008148F5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8148F5" w:rsidRDefault="008148F5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8148F5" w:rsidRDefault="008148F5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8148F5" w:rsidRDefault="008148F5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8148F5" w:rsidRPr="008148F5">
          <w:rPr>
            <w:bCs/>
          </w:rPr>
          <w:t>-</w:t>
        </w:r>
        <w:r w:rsidR="008148F5" w:rsidRPr="008148F5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8148F5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148F5" w:rsidTr="008148F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148F5" w:rsidRDefault="008148F5" w:rsidP="00AA46ED">
            <w:pPr>
              <w:pStyle w:val="a8"/>
            </w:pPr>
            <w:r w:rsidRPr="008148F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148F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148F5" w:rsidRDefault="008148F5" w:rsidP="00AA46ED">
            <w:pPr>
              <w:pStyle w:val="a8"/>
            </w:pPr>
            <w:r w:rsidRPr="008148F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148F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148F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148F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148F5" w:rsidRDefault="008148F5" w:rsidP="00AA46ED">
            <w:pPr>
              <w:pStyle w:val="a8"/>
            </w:pPr>
            <w:r w:rsidRPr="008148F5">
              <w:t>Митяева Ольга Александровна</w:t>
            </w:r>
          </w:p>
        </w:tc>
      </w:tr>
      <w:tr w:rsidR="00AA46ED" w:rsidRPr="008148F5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148F5" w:rsidRDefault="008148F5" w:rsidP="00AA46ED">
            <w:pPr>
              <w:pStyle w:val="a8"/>
              <w:rPr>
                <w:b/>
                <w:vertAlign w:val="superscript"/>
              </w:rPr>
            </w:pPr>
            <w:r w:rsidRPr="008148F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148F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148F5" w:rsidRDefault="008148F5" w:rsidP="00AA46ED">
            <w:pPr>
              <w:pStyle w:val="a8"/>
              <w:rPr>
                <w:b/>
                <w:vertAlign w:val="superscript"/>
              </w:rPr>
            </w:pPr>
            <w:r w:rsidRPr="008148F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148F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148F5" w:rsidRDefault="008148F5" w:rsidP="00AA46ED">
            <w:pPr>
              <w:pStyle w:val="a8"/>
              <w:rPr>
                <w:b/>
                <w:vertAlign w:val="superscript"/>
              </w:rPr>
            </w:pPr>
            <w:r w:rsidRPr="008148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148F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148F5" w:rsidRDefault="008148F5" w:rsidP="00AA46ED">
            <w:pPr>
              <w:pStyle w:val="a8"/>
              <w:rPr>
                <w:b/>
                <w:vertAlign w:val="superscript"/>
              </w:rPr>
            </w:pPr>
            <w:r w:rsidRPr="008148F5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8F5" w:rsidRDefault="008148F5" w:rsidP="0076042D">
      <w:pPr>
        <w:pStyle w:val="a9"/>
      </w:pPr>
      <w:r>
        <w:separator/>
      </w:r>
    </w:p>
  </w:endnote>
  <w:endnote w:type="continuationSeparator" w:id="0">
    <w:p w:rsidR="008148F5" w:rsidRDefault="008148F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C418C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11091/028-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9816CD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9816CD" w:rsidRPr="00751B84">
            <w:rPr>
              <w:rStyle w:val="ad"/>
              <w:sz w:val="20"/>
              <w:szCs w:val="20"/>
            </w:rPr>
            <w:fldChar w:fldCharType="separate"/>
          </w:r>
          <w:r w:rsidR="00C418CE">
            <w:rPr>
              <w:rStyle w:val="ad"/>
              <w:noProof/>
              <w:sz w:val="20"/>
              <w:szCs w:val="20"/>
            </w:rPr>
            <w:t>1</w:t>
          </w:r>
          <w:r w:rsidR="009816CD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418CE" w:rsidRPr="00C418CE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8F5" w:rsidRDefault="008148F5" w:rsidP="0076042D">
      <w:pPr>
        <w:pStyle w:val="a9"/>
      </w:pPr>
      <w:r>
        <w:separator/>
      </w:r>
    </w:p>
  </w:footnote>
  <w:footnote w:type="continuationSeparator" w:id="0">
    <w:p w:rsidR="008148F5" w:rsidRDefault="008148F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Общебольничный медицинский персонал"/>
    <w:docVar w:name="class" w:val="3.2"/>
    <w:docVar w:name="close_doc_flag" w:val="0"/>
    <w:docVar w:name="co_classes" w:val="   "/>
    <w:docVar w:name="codeok" w:val=" 24040 "/>
    <w:docVar w:name="codeok " w:val="    "/>
    <w:docVar w:name="col18" w:val=" 0 "/>
    <w:docVar w:name="colrab" w:val=" 0 "/>
    <w:docVar w:name="colrab_anal" w:val=" 0 "/>
    <w:docVar w:name="colraball" w:val="    "/>
    <w:docVar w:name="colwom" w:val=" 0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28- Б "/>
    <w:docVar w:name="oborud" w:val=" Отсутствуе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B2F7254924B4A88B48FCFC4A385DEB6"/>
    <w:docVar w:name="rm_id" w:val="159"/>
    <w:docVar w:name="rm_name" w:val=" Медицинский дезинфектор "/>
    <w:docVar w:name="rm_number" w:val=" 11091/028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Дезинфицирующие средства "/>
    <w:docVar w:name="version" w:val="51"/>
    <w:docVar w:name="zona_name" w:val="Территория организации"/>
    <w:docVar w:name="zona_time" w:val="60"/>
  </w:docVars>
  <w:rsids>
    <w:rsidRoot w:val="009816CD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40A51"/>
    <w:rsid w:val="002E55C6"/>
    <w:rsid w:val="00305B2F"/>
    <w:rsid w:val="00367816"/>
    <w:rsid w:val="003876C3"/>
    <w:rsid w:val="003C24DB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148F5"/>
    <w:rsid w:val="00856A6F"/>
    <w:rsid w:val="00883461"/>
    <w:rsid w:val="008E68DE"/>
    <w:rsid w:val="0090588D"/>
    <w:rsid w:val="0092778A"/>
    <w:rsid w:val="00967790"/>
    <w:rsid w:val="009816CD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418CE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1</TotalTime>
  <Pages>1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2016-11-24T11:35:00Z</dcterms:created>
  <dcterms:modified xsi:type="dcterms:W3CDTF">2016-11-25T06:23:00Z</dcterms:modified>
</cp:coreProperties>
</file>